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BE0431" w14:paraId="635F4F2A" w14:textId="77777777" w:rsidTr="00971D43">
        <w:tc>
          <w:tcPr>
            <w:tcW w:w="889" w:type="dxa"/>
          </w:tcPr>
          <w:p w14:paraId="089903E4" w14:textId="5FB1C3CC" w:rsidR="00BE0431" w:rsidRPr="000D6013" w:rsidRDefault="00BE0431" w:rsidP="00BE0431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</w:tcPr>
          <w:p w14:paraId="7136EE42" w14:textId="4B2DF5BF" w:rsidR="00BE0431" w:rsidRPr="000D6013" w:rsidRDefault="00BE0431" w:rsidP="00BE0431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BE0431" w14:paraId="5C95E0B1" w14:textId="77777777" w:rsidTr="00971D43">
        <w:tc>
          <w:tcPr>
            <w:tcW w:w="889" w:type="dxa"/>
          </w:tcPr>
          <w:p w14:paraId="5A6CDB64" w14:textId="627464D5" w:rsidR="00BE0431" w:rsidRPr="000D6013" w:rsidRDefault="00BE0431" w:rsidP="00BE0431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</w:tcPr>
          <w:p w14:paraId="1D298311" w14:textId="521EFA67" w:rsidR="00BE0431" w:rsidRPr="000D6013" w:rsidRDefault="00BE0431" w:rsidP="00BE0431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2181-228-103/1-1</w:t>
            </w:r>
            <w:r w:rsidR="00C732C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177EEEA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sveučilišni studij: Primaljstvo 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1E559BC2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28C1EB68" w14:textId="77777777" w:rsidTr="00C026DC">
        <w:tc>
          <w:tcPr>
            <w:tcW w:w="9060" w:type="dxa"/>
            <w:gridSpan w:val="2"/>
            <w:shd w:val="clear" w:color="auto" w:fill="CCECFF"/>
          </w:tcPr>
          <w:p w14:paraId="6D491BF1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026DC" w:rsidRPr="001B2804" w14:paraId="3A5FC60F" w14:textId="77777777" w:rsidTr="00C026DC">
        <w:tc>
          <w:tcPr>
            <w:tcW w:w="8259" w:type="dxa"/>
          </w:tcPr>
          <w:p w14:paraId="632E1488" w14:textId="671B248C" w:rsidR="00C026DC" w:rsidRPr="001B2804" w:rsidRDefault="00C026DC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79D6A408" w14:textId="7A201031" w:rsidR="00C026DC" w:rsidRDefault="00D71F0D" w:rsidP="00294A5E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026D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04E9699D" w14:textId="77777777" w:rsidTr="00C026DC">
        <w:tc>
          <w:tcPr>
            <w:tcW w:w="8259" w:type="dxa"/>
          </w:tcPr>
          <w:p w14:paraId="3270BC30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29F05B40" w14:textId="3C67660F" w:rsidR="00C21A1E" w:rsidRPr="001B2804" w:rsidRDefault="00D71F0D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026D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026DC" w:rsidRPr="001B2804" w14:paraId="251B82DA" w14:textId="77777777" w:rsidTr="00C026DC">
        <w:tc>
          <w:tcPr>
            <w:tcW w:w="8259" w:type="dxa"/>
          </w:tcPr>
          <w:p w14:paraId="386A8211" w14:textId="0471910E" w:rsidR="00C026DC" w:rsidRDefault="00C026DC" w:rsidP="00C026D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D71F0D">
              <w:rPr>
                <w:rFonts w:ascii="Arial" w:hAnsi="Arial" w:cs="Arial"/>
                <w:sz w:val="20"/>
                <w:szCs w:val="20"/>
              </w:rPr>
              <w:t>j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690CA4CF" w14:textId="36ADB3EF" w:rsidR="00C026DC" w:rsidRDefault="00D71F0D" w:rsidP="00C026DC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026D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026DC" w:rsidRPr="001B2804" w14:paraId="2ECB2714" w14:textId="77777777" w:rsidTr="00C026DC">
        <w:tc>
          <w:tcPr>
            <w:tcW w:w="8259" w:type="dxa"/>
          </w:tcPr>
          <w:p w14:paraId="470D1CF4" w14:textId="66FAAA1F" w:rsidR="00C026DC" w:rsidRDefault="00C026DC" w:rsidP="00C026D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5D1CA3F7" w14:textId="5482DB02" w:rsidR="00C026DC" w:rsidRDefault="00D71F0D" w:rsidP="00C026DC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026D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026DC" w:rsidRPr="001B2804" w14:paraId="2455B739" w14:textId="77777777" w:rsidTr="00C026DC">
        <w:tc>
          <w:tcPr>
            <w:tcW w:w="8259" w:type="dxa"/>
          </w:tcPr>
          <w:p w14:paraId="09856AD4" w14:textId="77777777" w:rsidR="00C026DC" w:rsidRPr="001B2804" w:rsidRDefault="00C026DC" w:rsidP="00C026DC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5E6002BB" w14:textId="1FF3ABA6" w:rsidR="00C026DC" w:rsidRPr="001B2804" w:rsidRDefault="00D71F0D" w:rsidP="00C026DC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026DC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bookmarkEnd w:id="0"/>
    </w:tbl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FBE3D" w14:textId="77777777" w:rsidR="00D82880" w:rsidRDefault="00D82880">
      <w:r>
        <w:separator/>
      </w:r>
    </w:p>
  </w:endnote>
  <w:endnote w:type="continuationSeparator" w:id="0">
    <w:p w14:paraId="7C32B390" w14:textId="77777777" w:rsidR="00D82880" w:rsidRDefault="00D8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0200D" w14:textId="77777777" w:rsidR="00D82880" w:rsidRDefault="00D82880">
      <w:r>
        <w:separator/>
      </w:r>
    </w:p>
  </w:footnote>
  <w:footnote w:type="continuationSeparator" w:id="0">
    <w:p w14:paraId="63E61434" w14:textId="77777777" w:rsidR="00D82880" w:rsidRDefault="00D82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2322A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C5DC5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C1483"/>
    <w:rsid w:val="00BE0431"/>
    <w:rsid w:val="00BE0818"/>
    <w:rsid w:val="00C01EE7"/>
    <w:rsid w:val="00C026DC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732C7"/>
    <w:rsid w:val="00CA7753"/>
    <w:rsid w:val="00CC059B"/>
    <w:rsid w:val="00CC2CF7"/>
    <w:rsid w:val="00CC6EA8"/>
    <w:rsid w:val="00CF02E1"/>
    <w:rsid w:val="00D03109"/>
    <w:rsid w:val="00D40334"/>
    <w:rsid w:val="00D71F0D"/>
    <w:rsid w:val="00D77D0B"/>
    <w:rsid w:val="00D82880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861D2-1BEF-4C69-B8A3-EBF310253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5</TotalTime>
  <Pages>1</Pages>
  <Words>108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976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9</cp:revision>
  <cp:lastPrinted>2023-02-08T13:39:00Z</cp:lastPrinted>
  <dcterms:created xsi:type="dcterms:W3CDTF">2023-02-07T17:51:00Z</dcterms:created>
  <dcterms:modified xsi:type="dcterms:W3CDTF">2023-02-08T13:39:00Z</dcterms:modified>
</cp:coreProperties>
</file>